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F07" w:rsidRDefault="00545F07" w:rsidP="00545F07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E96F0C" w:rsidRDefault="00E96F0C" w:rsidP="00545F07">
      <w:pPr>
        <w:spacing w:line="360" w:lineRule="auto"/>
        <w:ind w:firstLine="708"/>
        <w:jc w:val="both"/>
        <w:rPr>
          <w:b/>
          <w:sz w:val="28"/>
          <w:szCs w:val="28"/>
        </w:rPr>
      </w:pPr>
      <w:bookmarkStart w:id="0" w:name="_GoBack"/>
      <w:bookmarkEnd w:id="0"/>
      <w:r w:rsidRPr="00385BEF">
        <w:rPr>
          <w:b/>
          <w:sz w:val="28"/>
          <w:szCs w:val="28"/>
        </w:rPr>
        <w:t>Купа България – младежи 19.02.</w:t>
      </w:r>
      <w:r w:rsidR="00385BEF">
        <w:rPr>
          <w:b/>
          <w:sz w:val="28"/>
          <w:szCs w:val="28"/>
        </w:rPr>
        <w:t>2020 – 22.02.2020 г.</w:t>
      </w:r>
      <w:r w:rsidRPr="00385BEF">
        <w:rPr>
          <w:b/>
          <w:sz w:val="28"/>
          <w:szCs w:val="28"/>
        </w:rPr>
        <w:t xml:space="preserve"> гр. Ямбол</w:t>
      </w:r>
    </w:p>
    <w:p w:rsidR="00385BEF" w:rsidRPr="00385BEF" w:rsidRDefault="00385BEF" w:rsidP="00385BEF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E96F0C" w:rsidRPr="00385BEF" w:rsidRDefault="00E96F0C" w:rsidP="00E96F0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385BEF">
        <w:rPr>
          <w:b/>
          <w:sz w:val="28"/>
          <w:szCs w:val="28"/>
        </w:rPr>
        <w:t>Индивидуално класиране</w:t>
      </w:r>
    </w:p>
    <w:p w:rsidR="00E96F0C" w:rsidRDefault="00E96F0C" w:rsidP="00E96F0C">
      <w:pPr>
        <w:spacing w:line="360" w:lineRule="auto"/>
        <w:ind w:firstLine="360"/>
        <w:jc w:val="center"/>
        <w:rPr>
          <w:sz w:val="32"/>
          <w:szCs w:val="32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49 кг.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Шакир Тодоров – Хасково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Юзен Османов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Ангел Диков – Добрич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Павел Димитров – Сливен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Петър Георгиев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Денис Асенов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Божидар Александров – Черно Море Варна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Георги Георгиев – Пирин Благоевград</w:t>
      </w:r>
    </w:p>
    <w:p w:rsidR="00E96F0C" w:rsidRPr="00385BEF" w:rsidRDefault="00E96F0C" w:rsidP="00385BEF">
      <w:pPr>
        <w:spacing w:line="360" w:lineRule="auto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52 кг.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 xml:space="preserve">1. Ясен Радев – Левски 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Милен Атанасов – Ивайло ВТ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Михаил Димитров – Черно Море Варна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Елисей Веселинов – Пирин Благоевград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Георги Симеонов – Червен Бряг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Димитър Димитров – Пирин Благоевград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Туран Мехмед – Арда Кърджали</w:t>
      </w:r>
    </w:p>
    <w:p w:rsidR="00E96F0C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 xml:space="preserve">8. Веселин Русев </w:t>
      </w:r>
      <w:r w:rsidR="00385BEF">
        <w:rPr>
          <w:sz w:val="24"/>
          <w:szCs w:val="24"/>
        </w:rPr>
        <w:t>–</w:t>
      </w:r>
      <w:r w:rsidRPr="00385BEF">
        <w:rPr>
          <w:sz w:val="24"/>
          <w:szCs w:val="24"/>
        </w:rPr>
        <w:t xml:space="preserve"> Русе</w:t>
      </w:r>
    </w:p>
    <w:p w:rsidR="00385BEF" w:rsidRPr="00385BEF" w:rsidRDefault="00385BEF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545F07" w:rsidRDefault="00545F07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56 кг.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Красимир Джуров – БАББ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Николай Маринов – Локо Рс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Йоан Филипов – Пирин Благоевград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Лазар Димитров – Мизия Плевен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Августин Северинов – Русе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Цонко Ахматов – Юнайтед спорт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Християн Трънков – Ямбол</w:t>
      </w:r>
    </w:p>
    <w:p w:rsidR="00E96F0C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385BEF" w:rsidRPr="00385BEF" w:rsidRDefault="00385BEF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60 А кг.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Даниел Цолов – Мизия Пл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Даниел Владимиров – Миньор Пк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Християн Ботев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Цветан Антов – Мизия Пл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Стивън Лазаров – Левски Сф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Мехмед Юсменов –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Александър Христов – СВ Хасково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Йордан Йорданов – Сливен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Мехмед Мехмедов – Омуртаг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10. Иван Тодоров  Сливен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60 Б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Шон Торес – ЦСКА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Антон Георгиев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Станислав Мавродиев – Локо ГО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Планимир Стефанов – Русе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Джем Адил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Ангел Димитров –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Дениз Мехмедов – Омуртаг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Емилиян Тенев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Спас Ангелов – БАББ</w:t>
      </w:r>
    </w:p>
    <w:p w:rsidR="00E96F0C" w:rsidRDefault="00E96F0C" w:rsidP="00385BEF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 xml:space="preserve">10. Тодор Илиев – Левски </w:t>
      </w:r>
    </w:p>
    <w:p w:rsidR="00385BEF" w:rsidRPr="00385BEF" w:rsidRDefault="00385BEF" w:rsidP="00385BEF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64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Румен Руменов – Балкан Ботевград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Красимир Маринов – Мизия Плевен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Данчо Ганушев – Сливен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Владимир Георгиев – Янтра Гб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Благовест Неделчев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Георги Георгиев – Левски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Мартин Дуков – Балкан Ботевград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Николай Николов –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Стивън Митков – Червен Бряг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10. Тихомир Маринов – Ивайло ВТ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11. Николай Генов – Мизия Плевен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12. Дариян Кундев -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lastRenderedPageBreak/>
        <w:t>Категория до 69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Емерджан Мехмед – СВ Хасково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 xml:space="preserve">2. Добри Добрев – Лаута Арми 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Марио Найденов – Ивайло ВТ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Дейвид Владимиров – Славия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Мирослав Иванов – Мизия Плевен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Людмил Вълков – Локо Рс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Петър Йорданов – Миньор Пк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Серкин Еидов – Омуртаг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Денис Мюляимов – Омуртаг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10. Александър Стайков – Черно Море Варна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11. Георги Джуров – Черно Море Варна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12. Петър Петров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13. Даниел Йорданов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14. Ивайло Георгиев – Червен Бряг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15. Цветелин Тодоров – Балкан Ботевград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до 75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Уилям Чолов – БАББ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Валентин Кичуков – Юнайтед спорт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Калоян Недков – Мизия Плевен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Марио Митев – Лаута Арми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Добромир Ангелов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Никола Желязков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Билян Смолецов – Ивайло ВТ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Бердан Бейтул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Сава Кондев – Сливен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10. Стефан Димитров - Шумен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lastRenderedPageBreak/>
        <w:t>Категория  81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Йоан Асенов – ЦСКА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Димитър Димитров – Миньор Пк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Людмил Неделчев – Олимпия Разград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Христо Илчев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Християн Христов – БАББ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Венцислав Мирославов – Червен Бряг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Юлиян Стефанов – Русе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Яшар Якимов – Дунав Рс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9. Алтай Кадир – СВ Хасково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10. Георги Илиев – Лаута Арми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11. Иван Христов – Юнайтед спорт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12. Джани Богданов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13. Дениз Озан – Лаута Арми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14. Айхан Юсменов -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t>Категория  91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Георги Стоев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Венцислав Ангелов – Лаута Арми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Емил Елков – Ямбол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Валери Стоилов – Арда Кърджали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Мартин Стоянов – ЦСКА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Мартин Милев – Стара Загора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385BEF" w:rsidRDefault="00385BEF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385BEF">
        <w:rPr>
          <w:b/>
          <w:sz w:val="24"/>
          <w:szCs w:val="24"/>
        </w:rPr>
        <w:lastRenderedPageBreak/>
        <w:t>Категория  + 91 кг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1. Златин Илчев – ЦСКА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2. Илия Турнас – Юнайтед спорт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3. Иван Иванов - Локо ГО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4. Георгий Иваниадзе – Левски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5. Серкан Якубов – Омуртаг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6. Ивелин Димитров – Априлец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7. Емил Лютенски – Локо ГО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  <w:r w:rsidRPr="00385BEF">
        <w:rPr>
          <w:sz w:val="24"/>
          <w:szCs w:val="24"/>
        </w:rPr>
        <w:t>8. Асен Асенов – СВ Хасково</w:t>
      </w: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sz w:val="24"/>
          <w:szCs w:val="24"/>
        </w:rPr>
      </w:pPr>
    </w:p>
    <w:p w:rsidR="00E96F0C" w:rsidRPr="00385BEF" w:rsidRDefault="00E96F0C" w:rsidP="00E96F0C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E96F0C" w:rsidRPr="00385BEF" w:rsidRDefault="00E96F0C" w:rsidP="00E96F0C">
      <w:pPr>
        <w:spacing w:line="360" w:lineRule="auto"/>
        <w:jc w:val="both"/>
        <w:rPr>
          <w:b/>
          <w:sz w:val="24"/>
          <w:szCs w:val="24"/>
        </w:rPr>
      </w:pPr>
    </w:p>
    <w:p w:rsidR="0076018A" w:rsidRPr="00385BEF" w:rsidRDefault="0076018A" w:rsidP="00144764">
      <w:pPr>
        <w:ind w:left="-567" w:right="-567"/>
        <w:rPr>
          <w:sz w:val="24"/>
          <w:szCs w:val="24"/>
        </w:rPr>
      </w:pPr>
    </w:p>
    <w:p w:rsidR="0076018A" w:rsidRPr="00E96F0C" w:rsidRDefault="0076018A" w:rsidP="00144764">
      <w:pPr>
        <w:ind w:left="-567" w:right="-567"/>
        <w:rPr>
          <w:sz w:val="28"/>
          <w:szCs w:val="28"/>
        </w:rPr>
      </w:pPr>
    </w:p>
    <w:p w:rsidR="0076018A" w:rsidRPr="00E96F0C" w:rsidRDefault="0076018A" w:rsidP="00144764">
      <w:pPr>
        <w:ind w:left="-567" w:right="-567"/>
        <w:rPr>
          <w:sz w:val="28"/>
          <w:szCs w:val="28"/>
        </w:rPr>
      </w:pPr>
    </w:p>
    <w:p w:rsidR="0076018A" w:rsidRPr="00E96F0C" w:rsidRDefault="0076018A" w:rsidP="00144764">
      <w:pPr>
        <w:ind w:left="-567" w:right="-567"/>
        <w:rPr>
          <w:sz w:val="28"/>
          <w:szCs w:val="28"/>
        </w:rPr>
      </w:pPr>
    </w:p>
    <w:p w:rsidR="00576D0A" w:rsidRPr="00E96F0C" w:rsidRDefault="00576D0A" w:rsidP="00144764">
      <w:pPr>
        <w:ind w:left="-567" w:right="-567"/>
        <w:rPr>
          <w:sz w:val="28"/>
          <w:szCs w:val="28"/>
        </w:rPr>
      </w:pPr>
    </w:p>
    <w:sectPr w:rsidR="00576D0A" w:rsidRPr="00E96F0C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032" w:rsidRDefault="00090032" w:rsidP="00144764">
      <w:r>
        <w:separator/>
      </w:r>
    </w:p>
  </w:endnote>
  <w:endnote w:type="continuationSeparator" w:id="0">
    <w:p w:rsidR="00090032" w:rsidRDefault="0009003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032" w:rsidRDefault="00090032" w:rsidP="00144764">
      <w:r>
        <w:separator/>
      </w:r>
    </w:p>
  </w:footnote>
  <w:footnote w:type="continuationSeparator" w:id="0">
    <w:p w:rsidR="00090032" w:rsidRDefault="0009003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90032"/>
    <w:rsid w:val="000C0CB4"/>
    <w:rsid w:val="00144764"/>
    <w:rsid w:val="002A4A8E"/>
    <w:rsid w:val="00301B24"/>
    <w:rsid w:val="003302ED"/>
    <w:rsid w:val="00385BEF"/>
    <w:rsid w:val="003A6937"/>
    <w:rsid w:val="00455917"/>
    <w:rsid w:val="00545F07"/>
    <w:rsid w:val="00570DB0"/>
    <w:rsid w:val="00576D0A"/>
    <w:rsid w:val="005A282E"/>
    <w:rsid w:val="0076018A"/>
    <w:rsid w:val="00853C82"/>
    <w:rsid w:val="00854AF4"/>
    <w:rsid w:val="00917784"/>
    <w:rsid w:val="00B215F5"/>
    <w:rsid w:val="00C73178"/>
    <w:rsid w:val="00CB5611"/>
    <w:rsid w:val="00D512D9"/>
    <w:rsid w:val="00D876C6"/>
    <w:rsid w:val="00E96F0C"/>
    <w:rsid w:val="00EE0DA8"/>
    <w:rsid w:val="00FA6A5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0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F0C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6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7</cp:revision>
  <dcterms:created xsi:type="dcterms:W3CDTF">2020-12-11T11:38:00Z</dcterms:created>
  <dcterms:modified xsi:type="dcterms:W3CDTF">2020-12-11T14:03:00Z</dcterms:modified>
</cp:coreProperties>
</file>